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770" w:type="pct"/>
        <w:tblInd w:w="376" w:type="dxa"/>
        <w:tblLook w:val="04A0"/>
      </w:tblPr>
      <w:tblGrid>
        <w:gridCol w:w="4892"/>
        <w:gridCol w:w="236"/>
        <w:gridCol w:w="4951"/>
      </w:tblGrid>
      <w:tr w:rsidR="00AF167C" w:rsidRPr="008229D1" w:rsidTr="006A48B8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170EE" w:rsidRDefault="002170EE" w:rsidP="002170E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F167C" w:rsidRPr="002C4A98" w:rsidRDefault="00AF167C" w:rsidP="002170EE">
            <w:pPr>
              <w:jc w:val="center"/>
              <w:rPr>
                <w:b/>
                <w:bCs/>
                <w:sz w:val="24"/>
                <w:szCs w:val="24"/>
              </w:rPr>
            </w:pPr>
            <w:r w:rsidRPr="002C4A98">
              <w:rPr>
                <w:b/>
                <w:bCs/>
                <w:sz w:val="24"/>
                <w:szCs w:val="24"/>
              </w:rPr>
              <w:t>ОБЩЕСТВЕННЫЕ ОБСУЖДЕНИЯ</w:t>
            </w:r>
          </w:p>
        </w:tc>
      </w:tr>
      <w:tr w:rsidR="00AF167C" w:rsidRPr="002170EE" w:rsidTr="00B2498B">
        <w:trPr>
          <w:trHeight w:val="885"/>
        </w:trPr>
        <w:tc>
          <w:tcPr>
            <w:tcW w:w="5000" w:type="pct"/>
            <w:gridSpan w:val="3"/>
            <w:shd w:val="clear" w:color="auto" w:fill="auto"/>
            <w:vAlign w:val="bottom"/>
            <w:hideMark/>
          </w:tcPr>
          <w:p w:rsidR="008052A9" w:rsidRDefault="008052A9" w:rsidP="002170EE">
            <w:pPr>
              <w:pStyle w:val="a8"/>
              <w:widowControl/>
              <w:spacing w:line="276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материалов оценки воздействия на окружающую среду (ОВОС) </w:t>
            </w:r>
          </w:p>
          <w:p w:rsidR="002170EE" w:rsidRPr="002170EE" w:rsidRDefault="008052A9" w:rsidP="002170EE">
            <w:pPr>
              <w:pStyle w:val="a8"/>
              <w:widowControl/>
              <w:spacing w:line="276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объекта размещения отходов в составе проект</w:t>
            </w:r>
            <w:r w:rsidR="00423C20">
              <w:rPr>
                <w:rFonts w:ascii="Times New Roman" w:hAnsi="Times New Roman" w:cs="Times New Roman"/>
                <w:b/>
                <w:color w:val="auto"/>
              </w:rPr>
              <w:t>ной документации</w:t>
            </w:r>
          </w:p>
          <w:p w:rsidR="00112C4F" w:rsidRDefault="002170EE" w:rsidP="008D5AD0">
            <w:pPr>
              <w:pStyle w:val="a8"/>
              <w:widowControl/>
              <w:spacing w:line="276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</w:rPr>
            </w:pPr>
            <w:r w:rsidRPr="00400ECE">
              <w:rPr>
                <w:rFonts w:ascii="Times New Roman" w:hAnsi="Times New Roman" w:cs="Times New Roman"/>
                <w:b/>
                <w:color w:val="auto"/>
                <w:sz w:val="28"/>
              </w:rPr>
              <w:t>«</w:t>
            </w:r>
            <w:r w:rsidR="00400ECE" w:rsidRPr="00400ECE">
              <w:rPr>
                <w:rFonts w:ascii="Times New Roman" w:eastAsia="Times New Roman" w:hAnsi="Times New Roman" w:cs="Times New Roman"/>
                <w:b/>
                <w:sz w:val="28"/>
              </w:rPr>
              <w:t>Полигон размещения кека рудника Купол</w:t>
            </w:r>
            <w:r w:rsidR="00112C4F">
              <w:rPr>
                <w:rFonts w:ascii="Times New Roman" w:eastAsia="Times New Roman" w:hAnsi="Times New Roman" w:cs="Times New Roman"/>
                <w:b/>
                <w:sz w:val="28"/>
              </w:rPr>
              <w:t>. Корректировка</w:t>
            </w:r>
            <w:r w:rsidRPr="00400ECE">
              <w:rPr>
                <w:rFonts w:ascii="Times New Roman" w:hAnsi="Times New Roman" w:cs="Times New Roman"/>
                <w:b/>
                <w:color w:val="auto"/>
                <w:sz w:val="28"/>
              </w:rPr>
              <w:t>»</w:t>
            </w:r>
            <w:r w:rsidR="00400ECE" w:rsidRPr="00400ECE">
              <w:rPr>
                <w:rFonts w:ascii="Times New Roman" w:hAnsi="Times New Roman" w:cs="Times New Roman"/>
                <w:b/>
                <w:color w:val="auto"/>
                <w:sz w:val="28"/>
              </w:rPr>
              <w:t xml:space="preserve"> </w:t>
            </w:r>
          </w:p>
          <w:p w:rsidR="00400ECE" w:rsidRPr="00400ECE" w:rsidRDefault="00400ECE" w:rsidP="00112C4F">
            <w:pPr>
              <w:pStyle w:val="a8"/>
              <w:widowControl/>
              <w:spacing w:line="276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F167C" w:rsidRPr="000C7C1F" w:rsidTr="00B2498B">
        <w:trPr>
          <w:trHeight w:val="330"/>
        </w:trPr>
        <w:tc>
          <w:tcPr>
            <w:tcW w:w="5000" w:type="pct"/>
            <w:gridSpan w:val="3"/>
            <w:vMerge w:val="restart"/>
            <w:shd w:val="clear" w:color="auto" w:fill="auto"/>
            <w:hideMark/>
          </w:tcPr>
          <w:p w:rsidR="00AF167C" w:rsidRPr="00B2498B" w:rsidRDefault="00AF167C" w:rsidP="008D5AD0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B2498B">
              <w:rPr>
                <w:b/>
                <w:bCs/>
                <w:color w:val="000000"/>
                <w:sz w:val="22"/>
                <w:szCs w:val="22"/>
                <w:u w:val="single"/>
              </w:rPr>
              <w:t>Укажите, какие документы Вами рассматривались:</w:t>
            </w:r>
          </w:p>
        </w:tc>
      </w:tr>
      <w:tr w:rsidR="00AF167C" w:rsidRPr="000C7C1F" w:rsidTr="00B2498B">
        <w:trPr>
          <w:trHeight w:val="253"/>
        </w:trPr>
        <w:tc>
          <w:tcPr>
            <w:tcW w:w="5000" w:type="pct"/>
            <w:gridSpan w:val="3"/>
            <w:vMerge/>
            <w:shd w:val="clear" w:color="auto" w:fill="auto"/>
            <w:vAlign w:val="center"/>
            <w:hideMark/>
          </w:tcPr>
          <w:p w:rsidR="00AF167C" w:rsidRPr="000C7C1F" w:rsidRDefault="00AF167C" w:rsidP="002170E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F167C" w:rsidRPr="000C7C1F" w:rsidTr="00B2498B">
        <w:trPr>
          <w:trHeight w:val="1020"/>
        </w:trPr>
        <w:tc>
          <w:tcPr>
            <w:tcW w:w="2427" w:type="pct"/>
            <w:shd w:val="clear" w:color="auto" w:fill="auto"/>
            <w:hideMark/>
          </w:tcPr>
          <w:p w:rsidR="000768A8" w:rsidRDefault="00112C4F" w:rsidP="00112C4F">
            <w:pPr>
              <w:pStyle w:val="a8"/>
              <w:widowControl/>
              <w:spacing w:line="276" w:lineRule="auto"/>
              <w:ind w:left="0" w:firstLine="567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pacing w:val="-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2"/>
              </w:rPr>
              <w:t xml:space="preserve">Проектная документация. </w:t>
            </w:r>
            <w:r>
              <w:rPr>
                <w:rFonts w:ascii="Times New Roman" w:hAnsi="Times New Roman" w:cs="Times New Roman"/>
                <w:b/>
                <w:bCs/>
                <w:color w:val="auto"/>
                <w:spacing w:val="-2"/>
              </w:rPr>
              <w:tab/>
              <w:t>Пояснительная записка.</w:t>
            </w:r>
          </w:p>
          <w:p w:rsidR="00AF167C" w:rsidRPr="00195A09" w:rsidRDefault="00AF167C" w:rsidP="000768A8">
            <w:pPr>
              <w:pStyle w:val="a8"/>
              <w:widowControl/>
              <w:spacing w:line="276" w:lineRule="auto"/>
              <w:ind w:left="0" w:firstLine="567"/>
              <w:contextualSpacing w:val="0"/>
              <w:jc w:val="center"/>
              <w:rPr>
                <w:b/>
                <w:bCs/>
              </w:rPr>
            </w:pPr>
          </w:p>
        </w:tc>
        <w:tc>
          <w:tcPr>
            <w:tcW w:w="117" w:type="pct"/>
            <w:shd w:val="clear" w:color="auto" w:fill="auto"/>
            <w:hideMark/>
          </w:tcPr>
          <w:p w:rsidR="00AF167C" w:rsidRPr="00195A09" w:rsidRDefault="00AF167C" w:rsidP="002170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56" w:type="pct"/>
            <w:shd w:val="clear" w:color="auto" w:fill="auto"/>
            <w:hideMark/>
          </w:tcPr>
          <w:p w:rsidR="00112C4F" w:rsidRDefault="009E4071" w:rsidP="009E4071">
            <w:pPr>
              <w:jc w:val="center"/>
              <w:rPr>
                <w:b/>
                <w:sz w:val="24"/>
                <w:szCs w:val="24"/>
              </w:rPr>
            </w:pPr>
            <w:r w:rsidRPr="009E4071">
              <w:rPr>
                <w:b/>
                <w:sz w:val="24"/>
                <w:szCs w:val="24"/>
              </w:rPr>
              <w:t xml:space="preserve">Материалы </w:t>
            </w:r>
            <w:r w:rsidR="00195A09" w:rsidRPr="009E4071">
              <w:rPr>
                <w:b/>
                <w:sz w:val="24"/>
                <w:szCs w:val="24"/>
              </w:rPr>
              <w:t xml:space="preserve">оценки воздействия </w:t>
            </w:r>
          </w:p>
          <w:p w:rsidR="00052B5D" w:rsidRDefault="00195A09" w:rsidP="009E4071">
            <w:pPr>
              <w:jc w:val="center"/>
              <w:rPr>
                <w:b/>
                <w:sz w:val="24"/>
                <w:szCs w:val="24"/>
              </w:rPr>
            </w:pPr>
            <w:r w:rsidRPr="009E4071">
              <w:rPr>
                <w:b/>
                <w:sz w:val="24"/>
                <w:szCs w:val="24"/>
              </w:rPr>
              <w:t>на окружающую среду</w:t>
            </w:r>
            <w:r w:rsidR="000768A8">
              <w:rPr>
                <w:b/>
                <w:sz w:val="24"/>
                <w:szCs w:val="24"/>
              </w:rPr>
              <w:t xml:space="preserve"> </w:t>
            </w:r>
            <w:r w:rsidR="00052B5D">
              <w:rPr>
                <w:b/>
                <w:sz w:val="24"/>
                <w:szCs w:val="24"/>
              </w:rPr>
              <w:t xml:space="preserve">(ОВОС) </w:t>
            </w:r>
          </w:p>
          <w:p w:rsidR="009E4071" w:rsidRDefault="009E4071" w:rsidP="009E4071">
            <w:pPr>
              <w:jc w:val="center"/>
              <w:rPr>
                <w:sz w:val="24"/>
                <w:szCs w:val="24"/>
              </w:rPr>
            </w:pPr>
          </w:p>
          <w:p w:rsidR="00AF167C" w:rsidRPr="00195A09" w:rsidRDefault="00AF167C" w:rsidP="002170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F167C" w:rsidRPr="000C7C1F" w:rsidTr="00B2498B">
        <w:trPr>
          <w:trHeight w:val="330"/>
        </w:trPr>
        <w:tc>
          <w:tcPr>
            <w:tcW w:w="2427" w:type="pct"/>
            <w:shd w:val="clear" w:color="auto" w:fill="auto"/>
            <w:hideMark/>
          </w:tcPr>
          <w:p w:rsidR="00AF167C" w:rsidRPr="000C7C1F" w:rsidRDefault="0027419A" w:rsidP="001805B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noProof/>
                <w:color w:val="000000"/>
                <w:sz w:val="22"/>
                <w:szCs w:val="22"/>
              </w:rPr>
              <w:pict>
                <v:group id="_x0000_s1047" style="position:absolute;margin-left:108.75pt;margin-top:.3pt;width:247.8pt;height:97.3pt;z-index:251658240;mso-position-horizontal-relative:text;mso-position-vertical-relative:text" coordorigin="3156,5531" coordsize="6002,2634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48" type="#_x0000_t202" style="position:absolute;left:3156;top:7613;width:567;height:552" strokecolor="black [3213]" strokeweight="1.5pt">
                    <v:shadow on="t" opacity=".5" offset="6pt,6pt"/>
                    <v:textbox style="mso-next-textbox:#_x0000_s1048">
                      <w:txbxContent>
                        <w:p w:rsidR="00195A09" w:rsidRDefault="00195A09" w:rsidP="00195A09"/>
                      </w:txbxContent>
                    </v:textbox>
                  </v:shape>
                  <v:shape id="_x0000_s1049" type="#_x0000_t202" style="position:absolute;left:8591;top:7598;width:567;height:552" strokecolor="black [3213]" strokeweight="1.5pt">
                    <v:shadow on="t" opacity=".5" offset="6pt,6pt"/>
                    <v:textbox style="mso-next-textbox:#_x0000_s1049">
                      <w:txbxContent>
                        <w:p w:rsidR="00195A09" w:rsidRDefault="00195A09" w:rsidP="00195A09"/>
                      </w:txbxContent>
                    </v:textbox>
                  </v:shape>
                  <v:shape id="_x0000_s1050" type="#_x0000_t202" style="position:absolute;left:3156;top:5573;width:567;height:552" strokecolor="black [3213]" strokeweight="1.5pt">
                    <v:shadow on="t" opacity=".5" offset="6pt,6pt"/>
                    <v:textbox style="mso-next-textbox:#_x0000_s1050">
                      <w:txbxContent>
                        <w:p w:rsidR="00195A09" w:rsidRPr="00AF167C" w:rsidRDefault="00195A09" w:rsidP="006A48B8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shape id="_x0000_s1051" type="#_x0000_t202" style="position:absolute;left:8591;top:5531;width:567;height:552" strokecolor="black [3213]" strokeweight="1.5pt">
                    <v:shadow on="t" opacity=".5" offset="6pt,6pt"/>
                    <v:textbox style="mso-next-textbox:#_x0000_s1051">
                      <w:txbxContent>
                        <w:p w:rsidR="00195A09" w:rsidRDefault="00195A09" w:rsidP="00195A09"/>
                      </w:txbxContent>
                    </v:textbox>
                  </v:shape>
                </v:group>
              </w:pict>
            </w:r>
          </w:p>
        </w:tc>
        <w:tc>
          <w:tcPr>
            <w:tcW w:w="117" w:type="pct"/>
            <w:shd w:val="clear" w:color="auto" w:fill="auto"/>
            <w:hideMark/>
          </w:tcPr>
          <w:p w:rsidR="00AF167C" w:rsidRPr="000C7C1F" w:rsidRDefault="00AF167C" w:rsidP="001805B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6" w:type="pct"/>
            <w:shd w:val="clear" w:color="auto" w:fill="auto"/>
            <w:hideMark/>
          </w:tcPr>
          <w:p w:rsidR="00AF167C" w:rsidRPr="000C7C1F" w:rsidRDefault="00AF167C" w:rsidP="001805B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F167C" w:rsidRPr="000C7C1F" w:rsidTr="00B2498B">
        <w:trPr>
          <w:trHeight w:val="608"/>
        </w:trPr>
        <w:tc>
          <w:tcPr>
            <w:tcW w:w="5000" w:type="pct"/>
            <w:gridSpan w:val="3"/>
            <w:shd w:val="clear" w:color="auto" w:fill="auto"/>
            <w:hideMark/>
          </w:tcPr>
          <w:p w:rsidR="00AF167C" w:rsidRPr="00B2498B" w:rsidRDefault="00AF167C" w:rsidP="001805B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  <w:p w:rsidR="00AF167C" w:rsidRPr="00B2498B" w:rsidRDefault="00AF167C" w:rsidP="002170E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B2498B">
              <w:rPr>
                <w:b/>
                <w:bCs/>
                <w:color w:val="000000"/>
                <w:sz w:val="22"/>
                <w:szCs w:val="22"/>
                <w:u w:val="single"/>
              </w:rPr>
              <w:t>Оцените полноту представленной в документации информации о планируемой деятельности:</w:t>
            </w:r>
          </w:p>
        </w:tc>
      </w:tr>
      <w:tr w:rsidR="00AF167C" w:rsidRPr="000C7C1F" w:rsidTr="00B2498B">
        <w:trPr>
          <w:trHeight w:val="330"/>
        </w:trPr>
        <w:tc>
          <w:tcPr>
            <w:tcW w:w="2427" w:type="pct"/>
            <w:shd w:val="clear" w:color="auto" w:fill="auto"/>
            <w:hideMark/>
          </w:tcPr>
          <w:p w:rsidR="00AF167C" w:rsidRPr="000C7C1F" w:rsidRDefault="00AF167C" w:rsidP="001805B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C7C1F">
              <w:rPr>
                <w:bCs/>
                <w:color w:val="000000"/>
                <w:sz w:val="22"/>
                <w:szCs w:val="22"/>
              </w:rPr>
              <w:t>Информация представлена в достаточном</w:t>
            </w:r>
          </w:p>
          <w:p w:rsidR="00AF167C" w:rsidRPr="000C7C1F" w:rsidRDefault="00AF167C" w:rsidP="00180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C7C1F">
              <w:rPr>
                <w:bCs/>
                <w:color w:val="000000"/>
                <w:sz w:val="22"/>
                <w:szCs w:val="22"/>
              </w:rPr>
              <w:t>объеме для оценки намечаемой деятельности</w:t>
            </w:r>
          </w:p>
        </w:tc>
        <w:tc>
          <w:tcPr>
            <w:tcW w:w="117" w:type="pct"/>
            <w:shd w:val="clear" w:color="auto" w:fill="auto"/>
            <w:hideMark/>
          </w:tcPr>
          <w:p w:rsidR="00AF167C" w:rsidRPr="000C7C1F" w:rsidRDefault="00AF167C" w:rsidP="001805B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6" w:type="pct"/>
            <w:shd w:val="clear" w:color="auto" w:fill="auto"/>
            <w:hideMark/>
          </w:tcPr>
          <w:p w:rsidR="00AF167C" w:rsidRPr="000C7C1F" w:rsidRDefault="00AF167C" w:rsidP="001805B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C7C1F">
              <w:rPr>
                <w:bCs/>
                <w:color w:val="000000"/>
                <w:sz w:val="22"/>
                <w:szCs w:val="22"/>
              </w:rPr>
              <w:t>Информации недостаточно</w:t>
            </w:r>
          </w:p>
          <w:p w:rsidR="00AF167C" w:rsidRPr="000C7C1F" w:rsidRDefault="00AF167C" w:rsidP="006A48B8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AF167C">
              <w:rPr>
                <w:bCs/>
                <w:i/>
                <w:color w:val="000000"/>
                <w:sz w:val="18"/>
                <w:szCs w:val="18"/>
              </w:rPr>
              <w:t>(поясните ниже,</w:t>
            </w:r>
            <w:r w:rsidR="006A48B8">
              <w:rPr>
                <w:bCs/>
                <w:i/>
                <w:color w:val="000000"/>
                <w:sz w:val="18"/>
                <w:szCs w:val="18"/>
              </w:rPr>
              <w:t xml:space="preserve"> </w:t>
            </w:r>
            <w:r w:rsidRPr="00AF167C">
              <w:rPr>
                <w:bCs/>
                <w:i/>
                <w:color w:val="000000"/>
                <w:sz w:val="18"/>
                <w:szCs w:val="18"/>
              </w:rPr>
              <w:t>какой информации недостаточно)</w:t>
            </w:r>
          </w:p>
        </w:tc>
      </w:tr>
      <w:tr w:rsidR="00AF167C" w:rsidRPr="000C7C1F" w:rsidTr="00B2498B">
        <w:trPr>
          <w:trHeight w:val="345"/>
        </w:trPr>
        <w:tc>
          <w:tcPr>
            <w:tcW w:w="2427" w:type="pct"/>
            <w:shd w:val="clear" w:color="auto" w:fill="auto"/>
            <w:hideMark/>
          </w:tcPr>
          <w:p w:rsidR="00AF167C" w:rsidRPr="000C7C1F" w:rsidRDefault="00AF167C" w:rsidP="00180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" w:type="pct"/>
            <w:shd w:val="clear" w:color="auto" w:fill="auto"/>
            <w:hideMark/>
          </w:tcPr>
          <w:p w:rsidR="00AF167C" w:rsidRPr="000C7C1F" w:rsidRDefault="00AF167C" w:rsidP="00180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6" w:type="pct"/>
            <w:shd w:val="clear" w:color="auto" w:fill="auto"/>
            <w:hideMark/>
          </w:tcPr>
          <w:p w:rsidR="00AF167C" w:rsidRPr="000C7C1F" w:rsidRDefault="00AF167C" w:rsidP="00180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F167C" w:rsidRPr="00B2498B" w:rsidTr="006A48B8">
        <w:trPr>
          <w:trHeight w:val="976"/>
        </w:trPr>
        <w:tc>
          <w:tcPr>
            <w:tcW w:w="5000" w:type="pct"/>
            <w:gridSpan w:val="3"/>
            <w:shd w:val="clear" w:color="auto" w:fill="auto"/>
            <w:hideMark/>
          </w:tcPr>
          <w:p w:rsidR="00AF167C" w:rsidRPr="00B2498B" w:rsidRDefault="00AF167C" w:rsidP="001805B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  <w:p w:rsidR="00B2498B" w:rsidRPr="00B2498B" w:rsidRDefault="00B2498B" w:rsidP="00195A09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  <w:p w:rsidR="00AF167C" w:rsidRPr="00B2498B" w:rsidRDefault="00AF167C" w:rsidP="006A48B8">
            <w:pPr>
              <w:jc w:val="center"/>
              <w:rPr>
                <w:i/>
                <w:sz w:val="18"/>
                <w:szCs w:val="18"/>
                <w:u w:val="single"/>
              </w:rPr>
            </w:pPr>
            <w:r w:rsidRPr="00B2498B">
              <w:rPr>
                <w:b/>
                <w:bCs/>
                <w:color w:val="000000"/>
                <w:sz w:val="22"/>
                <w:szCs w:val="22"/>
                <w:u w:val="single"/>
              </w:rPr>
              <w:t>Ваш вопрос, предложени</w:t>
            </w:r>
            <w:r w:rsidR="006A48B8">
              <w:rPr>
                <w:b/>
                <w:bCs/>
                <w:color w:val="000000"/>
                <w:sz w:val="22"/>
                <w:szCs w:val="22"/>
                <w:u w:val="single"/>
              </w:rPr>
              <w:t>е</w:t>
            </w:r>
            <w:r w:rsidRPr="00B2498B">
              <w:rPr>
                <w:b/>
                <w:bCs/>
                <w:color w:val="000000"/>
                <w:sz w:val="22"/>
                <w:szCs w:val="22"/>
                <w:u w:val="single"/>
              </w:rPr>
              <w:t>, рекомендаци</w:t>
            </w:r>
            <w:r w:rsidR="006A48B8">
              <w:rPr>
                <w:b/>
                <w:bCs/>
                <w:color w:val="000000"/>
                <w:sz w:val="22"/>
                <w:szCs w:val="22"/>
                <w:u w:val="single"/>
              </w:rPr>
              <w:t>я</w:t>
            </w:r>
            <w:r w:rsidRPr="00B2498B">
              <w:rPr>
                <w:b/>
                <w:bCs/>
                <w:color w:val="000000"/>
                <w:sz w:val="22"/>
                <w:szCs w:val="22"/>
                <w:u w:val="single"/>
              </w:rPr>
              <w:t>, замечани</w:t>
            </w:r>
            <w:r w:rsidR="006A48B8">
              <w:rPr>
                <w:b/>
                <w:bCs/>
                <w:color w:val="000000"/>
                <w:sz w:val="22"/>
                <w:szCs w:val="22"/>
                <w:u w:val="single"/>
              </w:rPr>
              <w:t>е</w:t>
            </w:r>
            <w:r w:rsidRPr="00B2498B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 относительно воздействия намечаемой </w:t>
            </w:r>
            <w:r w:rsidR="00112C4F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хозяйственной </w:t>
            </w:r>
            <w:r w:rsidRPr="00B2498B">
              <w:rPr>
                <w:b/>
                <w:bCs/>
                <w:color w:val="000000"/>
                <w:sz w:val="22"/>
                <w:szCs w:val="22"/>
                <w:u w:val="single"/>
              </w:rPr>
              <w:t>деятельности на окружающую среду и социальную сферу:</w:t>
            </w:r>
          </w:p>
        </w:tc>
      </w:tr>
      <w:tr w:rsidR="00787446" w:rsidRPr="000C7C1F" w:rsidTr="006A48B8">
        <w:trPr>
          <w:trHeight w:val="489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787446" w:rsidRPr="002F4E18" w:rsidRDefault="00787446" w:rsidP="001805B3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787446" w:rsidRPr="000C7C1F" w:rsidTr="006A48B8">
        <w:trPr>
          <w:trHeight w:val="489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87446" w:rsidRPr="002F4E18" w:rsidRDefault="00787446" w:rsidP="001805B3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787446" w:rsidRPr="000C7C1F" w:rsidTr="006A48B8">
        <w:trPr>
          <w:trHeight w:val="489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87446" w:rsidRPr="002F4E18" w:rsidRDefault="00787446" w:rsidP="001805B3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787446" w:rsidRPr="000C7C1F" w:rsidTr="006A48B8">
        <w:trPr>
          <w:trHeight w:val="489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87446" w:rsidRPr="002F4E18" w:rsidRDefault="00787446" w:rsidP="001805B3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787446" w:rsidRPr="000C7C1F" w:rsidTr="006A48B8">
        <w:trPr>
          <w:trHeight w:val="489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87446" w:rsidRPr="002F4E18" w:rsidRDefault="00787446" w:rsidP="001805B3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AF167C" w:rsidRPr="000C7C1F" w:rsidTr="00B2498B">
        <w:trPr>
          <w:trHeight w:val="257"/>
        </w:trPr>
        <w:tc>
          <w:tcPr>
            <w:tcW w:w="5000" w:type="pct"/>
            <w:gridSpan w:val="3"/>
            <w:tcBorders>
              <w:top w:val="single" w:sz="4" w:space="0" w:color="auto"/>
            </w:tcBorders>
            <w:shd w:val="clear" w:color="auto" w:fill="auto"/>
            <w:hideMark/>
          </w:tcPr>
          <w:p w:rsidR="00AF167C" w:rsidRDefault="00195A09" w:rsidP="001805B3">
            <w:pPr>
              <w:jc w:val="center"/>
              <w:rPr>
                <w:i/>
                <w:sz w:val="18"/>
                <w:szCs w:val="18"/>
              </w:rPr>
            </w:pPr>
            <w:r w:rsidRPr="002F4E18">
              <w:rPr>
                <w:i/>
                <w:sz w:val="18"/>
                <w:szCs w:val="18"/>
              </w:rPr>
              <w:t>(при недостатке места пишите на оборотной стороне листа)</w:t>
            </w:r>
          </w:p>
          <w:p w:rsidR="006A48B8" w:rsidRDefault="006A48B8" w:rsidP="001805B3">
            <w:pPr>
              <w:jc w:val="center"/>
              <w:rPr>
                <w:b/>
                <w:u w:val="single"/>
              </w:rPr>
            </w:pPr>
          </w:p>
          <w:p w:rsidR="00AF167C" w:rsidRDefault="00AF167C" w:rsidP="001805B3">
            <w:pPr>
              <w:jc w:val="center"/>
              <w:rPr>
                <w:b/>
                <w:u w:val="single"/>
              </w:rPr>
            </w:pPr>
            <w:r w:rsidRPr="000C7C1F">
              <w:rPr>
                <w:b/>
                <w:u w:val="single"/>
              </w:rPr>
              <w:t>Информация для обратной связи:</w:t>
            </w:r>
          </w:p>
          <w:p w:rsidR="00B2498B" w:rsidRPr="000C7C1F" w:rsidRDefault="00B2498B" w:rsidP="001805B3">
            <w:pPr>
              <w:jc w:val="center"/>
              <w:rPr>
                <w:b/>
                <w:u w:val="single"/>
              </w:rPr>
            </w:pPr>
          </w:p>
        </w:tc>
      </w:tr>
      <w:tr w:rsidR="00AF167C" w:rsidRPr="000C7C1F" w:rsidTr="00B2498B">
        <w:trPr>
          <w:trHeight w:val="300"/>
        </w:trPr>
        <w:tc>
          <w:tcPr>
            <w:tcW w:w="2427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F167C" w:rsidRPr="00195A09" w:rsidRDefault="00AF167C" w:rsidP="001805B3">
            <w:pPr>
              <w:rPr>
                <w:b/>
                <w:bCs/>
                <w:color w:val="000000"/>
              </w:rPr>
            </w:pPr>
            <w:r w:rsidRPr="00AF167C">
              <w:rPr>
                <w:b/>
                <w:bCs/>
                <w:color w:val="000000"/>
              </w:rPr>
              <w:t>Фамилия, имя, отчество</w:t>
            </w:r>
          </w:p>
        </w:tc>
        <w:tc>
          <w:tcPr>
            <w:tcW w:w="257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F167C" w:rsidRPr="000C7C1F" w:rsidRDefault="00AF167C" w:rsidP="001805B3">
            <w:r w:rsidRPr="000C7C1F">
              <w:t> </w:t>
            </w:r>
          </w:p>
        </w:tc>
      </w:tr>
      <w:tr w:rsidR="00AF167C" w:rsidRPr="000C7C1F" w:rsidTr="00B2498B">
        <w:trPr>
          <w:trHeight w:val="282"/>
        </w:trPr>
        <w:tc>
          <w:tcPr>
            <w:tcW w:w="2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F167C" w:rsidRPr="00AF167C" w:rsidRDefault="00AF167C" w:rsidP="001805B3">
            <w:pPr>
              <w:rPr>
                <w:b/>
                <w:bCs/>
                <w:color w:val="000000"/>
              </w:rPr>
            </w:pPr>
            <w:r w:rsidRPr="00AF167C">
              <w:rPr>
                <w:b/>
                <w:bCs/>
                <w:color w:val="000000"/>
              </w:rPr>
              <w:t>Должность, название организации</w:t>
            </w:r>
          </w:p>
          <w:p w:rsidR="00AF167C" w:rsidRPr="000C7C1F" w:rsidRDefault="00AF167C" w:rsidP="001805B3">
            <w:pPr>
              <w:rPr>
                <w:bCs/>
                <w:i/>
                <w:color w:val="000000"/>
              </w:rPr>
            </w:pPr>
            <w:r w:rsidRPr="000C7C1F">
              <w:rPr>
                <w:bCs/>
                <w:i/>
                <w:color w:val="000000"/>
              </w:rPr>
              <w:t>(для представителей организаций)</w:t>
            </w:r>
          </w:p>
        </w:tc>
        <w:tc>
          <w:tcPr>
            <w:tcW w:w="257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F167C" w:rsidRPr="000C7C1F" w:rsidRDefault="00AF167C" w:rsidP="001805B3">
            <w:r w:rsidRPr="000C7C1F">
              <w:t> </w:t>
            </w:r>
          </w:p>
        </w:tc>
      </w:tr>
      <w:tr w:rsidR="00AF167C" w:rsidRPr="000C7C1F" w:rsidTr="00B2498B">
        <w:trPr>
          <w:trHeight w:val="315"/>
        </w:trPr>
        <w:tc>
          <w:tcPr>
            <w:tcW w:w="2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F167C" w:rsidRPr="000C7C1F" w:rsidRDefault="00AF167C" w:rsidP="001805B3">
            <w:pPr>
              <w:rPr>
                <w:bCs/>
                <w:color w:val="000000"/>
              </w:rPr>
            </w:pPr>
            <w:r w:rsidRPr="00AF167C">
              <w:rPr>
                <w:b/>
                <w:bCs/>
                <w:color w:val="000000"/>
              </w:rPr>
              <w:t>Род занятий</w:t>
            </w:r>
            <w:r w:rsidRPr="000C7C1F">
              <w:rPr>
                <w:bCs/>
                <w:color w:val="000000"/>
              </w:rPr>
              <w:t xml:space="preserve">  </w:t>
            </w:r>
            <w:r w:rsidRPr="000C7C1F">
              <w:rPr>
                <w:bCs/>
                <w:i/>
                <w:color w:val="000000"/>
              </w:rPr>
              <w:t>(для граждан)</w:t>
            </w:r>
            <w:r w:rsidRPr="000C7C1F">
              <w:rPr>
                <w:bCs/>
                <w:color w:val="000000"/>
              </w:rPr>
              <w:t xml:space="preserve">        </w:t>
            </w:r>
          </w:p>
        </w:tc>
        <w:tc>
          <w:tcPr>
            <w:tcW w:w="257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F167C" w:rsidRPr="000C7C1F" w:rsidRDefault="00AF167C" w:rsidP="001805B3">
            <w:pPr>
              <w:rPr>
                <w:color w:val="000000"/>
              </w:rPr>
            </w:pPr>
            <w:r w:rsidRPr="000C7C1F">
              <w:rPr>
                <w:color w:val="000000"/>
              </w:rPr>
              <w:t> </w:t>
            </w:r>
          </w:p>
        </w:tc>
      </w:tr>
      <w:tr w:rsidR="00AF167C" w:rsidRPr="000C7C1F" w:rsidTr="00B2498B">
        <w:trPr>
          <w:trHeight w:val="510"/>
        </w:trPr>
        <w:tc>
          <w:tcPr>
            <w:tcW w:w="2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F167C" w:rsidRPr="00AF167C" w:rsidRDefault="00AF167C" w:rsidP="001805B3">
            <w:pPr>
              <w:rPr>
                <w:b/>
                <w:bCs/>
                <w:color w:val="000000"/>
              </w:rPr>
            </w:pPr>
            <w:r w:rsidRPr="00AF167C">
              <w:rPr>
                <w:b/>
                <w:bCs/>
                <w:color w:val="000000"/>
              </w:rPr>
              <w:t xml:space="preserve">Желательный способ связи </w:t>
            </w:r>
          </w:p>
          <w:p w:rsidR="00AF167C" w:rsidRPr="002F4E18" w:rsidRDefault="00AF167C" w:rsidP="001805B3">
            <w:pPr>
              <w:rPr>
                <w:bCs/>
                <w:color w:val="000000"/>
                <w:sz w:val="18"/>
                <w:szCs w:val="18"/>
              </w:rPr>
            </w:pPr>
            <w:r w:rsidRPr="002F4E18">
              <w:rPr>
                <w:bCs/>
                <w:i/>
                <w:color w:val="000000"/>
                <w:sz w:val="18"/>
                <w:szCs w:val="18"/>
              </w:rPr>
              <w:t xml:space="preserve">(укажите </w:t>
            </w:r>
            <w:r w:rsidRPr="002F4E18">
              <w:rPr>
                <w:i/>
                <w:iCs/>
                <w:sz w:val="18"/>
                <w:szCs w:val="18"/>
              </w:rPr>
              <w:t>телефон/ e-mail/почтовый адрес</w:t>
            </w:r>
            <w:r w:rsidRPr="002F4E18">
              <w:rPr>
                <w:bCs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257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F167C" w:rsidRPr="000C7C1F" w:rsidRDefault="00AF167C" w:rsidP="001805B3">
            <w:r w:rsidRPr="000C7C1F">
              <w:t> </w:t>
            </w:r>
          </w:p>
        </w:tc>
      </w:tr>
      <w:tr w:rsidR="00AF167C" w:rsidRPr="000C7C1F" w:rsidTr="00B2498B">
        <w:trPr>
          <w:trHeight w:val="300"/>
        </w:trPr>
        <w:tc>
          <w:tcPr>
            <w:tcW w:w="2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2498B" w:rsidRPr="00B2498B" w:rsidRDefault="00B2498B" w:rsidP="00B2498B">
            <w:pPr>
              <w:rPr>
                <w:i/>
              </w:rPr>
            </w:pPr>
          </w:p>
          <w:p w:rsidR="00AF167C" w:rsidRPr="00B2498B" w:rsidRDefault="00787446" w:rsidP="00B2498B">
            <w:pPr>
              <w:rPr>
                <w:b/>
                <w:bCs/>
                <w:i/>
              </w:rPr>
            </w:pPr>
            <w:r w:rsidRPr="00B2498B">
              <w:rPr>
                <w:i/>
              </w:rPr>
              <w:t>Указывая свои данные в настоящем опросном листе, я даю свое</w:t>
            </w:r>
            <w:r w:rsidRPr="00B2498B">
              <w:rPr>
                <w:rStyle w:val="apple-converted-space"/>
                <w:i/>
              </w:rPr>
              <w:t> </w:t>
            </w:r>
            <w:r w:rsidRPr="00B2498B">
              <w:rPr>
                <w:i/>
              </w:rPr>
              <w:t>согласие на обработку</w:t>
            </w:r>
            <w:r w:rsidRPr="00B2498B">
              <w:rPr>
                <w:rStyle w:val="apple-converted-space"/>
                <w:i/>
              </w:rPr>
              <w:t> </w:t>
            </w:r>
            <w:r w:rsidRPr="00B2498B">
              <w:rPr>
                <w:i/>
              </w:rPr>
              <w:t xml:space="preserve">указанных </w:t>
            </w:r>
            <w:r w:rsidR="00B2498B" w:rsidRPr="00B2498B">
              <w:rPr>
                <w:i/>
              </w:rPr>
              <w:t>выше</w:t>
            </w:r>
            <w:r w:rsidRPr="00B2498B">
              <w:rPr>
                <w:i/>
              </w:rPr>
              <w:t xml:space="preserve"> моих персональных данных.</w:t>
            </w:r>
          </w:p>
          <w:p w:rsidR="00AF167C" w:rsidRPr="00B2498B" w:rsidRDefault="00AF167C" w:rsidP="00B2498B">
            <w:pPr>
              <w:rPr>
                <w:bCs/>
                <w:i/>
                <w:color w:val="000000"/>
              </w:rPr>
            </w:pPr>
          </w:p>
          <w:p w:rsidR="00AF167C" w:rsidRPr="00B2498B" w:rsidRDefault="00AF167C" w:rsidP="00B2498B">
            <w:pPr>
              <w:rPr>
                <w:bCs/>
                <w:i/>
                <w:color w:val="000000"/>
              </w:rPr>
            </w:pPr>
          </w:p>
        </w:tc>
        <w:tc>
          <w:tcPr>
            <w:tcW w:w="257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B2498B" w:rsidRDefault="00B2498B" w:rsidP="00B2498B">
            <w:pPr>
              <w:rPr>
                <w:bCs/>
                <w:i/>
                <w:color w:val="000000"/>
                <w:sz w:val="18"/>
                <w:szCs w:val="18"/>
              </w:rPr>
            </w:pPr>
            <w:r w:rsidRPr="00B2498B">
              <w:rPr>
                <w:b/>
                <w:bCs/>
                <w:color w:val="000000"/>
              </w:rPr>
              <w:t>Подпись</w:t>
            </w:r>
            <w:r w:rsidRPr="000C7C1F">
              <w:rPr>
                <w:bCs/>
                <w:color w:val="000000"/>
              </w:rPr>
              <w:t xml:space="preserve"> </w:t>
            </w:r>
            <w:r w:rsidRPr="002F4E18">
              <w:rPr>
                <w:bCs/>
                <w:i/>
                <w:color w:val="000000"/>
                <w:sz w:val="18"/>
                <w:szCs w:val="18"/>
              </w:rPr>
              <w:t>(согласие на обработку персональных данных)</w:t>
            </w:r>
            <w:r>
              <w:rPr>
                <w:bCs/>
                <w:i/>
                <w:color w:val="000000"/>
                <w:sz w:val="18"/>
                <w:szCs w:val="18"/>
              </w:rPr>
              <w:t xml:space="preserve"> </w:t>
            </w:r>
          </w:p>
          <w:p w:rsidR="00B2498B" w:rsidRDefault="00B2498B" w:rsidP="00B2498B">
            <w:pPr>
              <w:rPr>
                <w:bCs/>
                <w:i/>
                <w:color w:val="000000"/>
                <w:sz w:val="18"/>
                <w:szCs w:val="18"/>
              </w:rPr>
            </w:pPr>
          </w:p>
          <w:p w:rsidR="00B2498B" w:rsidRDefault="00AF167C" w:rsidP="00B2498B">
            <w:pPr>
              <w:rPr>
                <w:b/>
                <w:bCs/>
                <w:color w:val="000000"/>
              </w:rPr>
            </w:pPr>
            <w:r w:rsidRPr="000C7C1F">
              <w:rPr>
                <w:i/>
                <w:iCs/>
              </w:rPr>
              <w:t>______________________</w:t>
            </w:r>
            <w:r w:rsidR="00B2498B" w:rsidRPr="00AF167C">
              <w:rPr>
                <w:b/>
                <w:bCs/>
                <w:color w:val="000000"/>
              </w:rPr>
              <w:t xml:space="preserve"> </w:t>
            </w:r>
          </w:p>
          <w:p w:rsidR="006A48B8" w:rsidRDefault="00B2498B" w:rsidP="00B249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                         </w:t>
            </w:r>
          </w:p>
          <w:p w:rsidR="00B2498B" w:rsidRPr="000C7C1F" w:rsidRDefault="00B2498B" w:rsidP="006A48B8">
            <w:pPr>
              <w:jc w:val="right"/>
              <w:rPr>
                <w:i/>
                <w:iCs/>
              </w:rPr>
            </w:pPr>
            <w:r w:rsidRPr="00AF167C">
              <w:rPr>
                <w:b/>
                <w:bCs/>
                <w:color w:val="000000"/>
              </w:rPr>
              <w:t>Дата заполнения</w:t>
            </w:r>
          </w:p>
          <w:p w:rsidR="00AF167C" w:rsidRPr="000C7C1F" w:rsidRDefault="00B2498B" w:rsidP="00112C4F">
            <w:pPr>
              <w:jc w:val="right"/>
              <w:rPr>
                <w:i/>
                <w:iCs/>
              </w:rPr>
            </w:pPr>
            <w:r w:rsidRPr="000C7C1F">
              <w:rPr>
                <w:i/>
                <w:iCs/>
              </w:rPr>
              <w:t>«</w:t>
            </w:r>
            <w:r w:rsidR="00A24510">
              <w:rPr>
                <w:i/>
                <w:iCs/>
              </w:rPr>
              <w:t xml:space="preserve">       </w:t>
            </w:r>
            <w:r>
              <w:rPr>
                <w:i/>
                <w:iCs/>
              </w:rPr>
              <w:t xml:space="preserve">   </w:t>
            </w:r>
            <w:r w:rsidRPr="000C7C1F">
              <w:rPr>
                <w:i/>
                <w:iCs/>
              </w:rPr>
              <w:t xml:space="preserve">» </w:t>
            </w:r>
            <w:r>
              <w:rPr>
                <w:i/>
                <w:iCs/>
              </w:rPr>
              <w:t xml:space="preserve">                    </w:t>
            </w:r>
            <w:r w:rsidRPr="000C7C1F">
              <w:rPr>
                <w:i/>
                <w:iCs/>
              </w:rPr>
              <w:t>201</w:t>
            </w:r>
            <w:r w:rsidR="00112C4F">
              <w:rPr>
                <w:i/>
                <w:iCs/>
              </w:rPr>
              <w:t xml:space="preserve">   </w:t>
            </w:r>
            <w:r w:rsidRPr="000C7C1F">
              <w:rPr>
                <w:i/>
                <w:iCs/>
              </w:rPr>
              <w:t>г</w:t>
            </w:r>
            <w:r w:rsidR="006A48B8">
              <w:rPr>
                <w:i/>
                <w:iCs/>
              </w:rPr>
              <w:t>.</w:t>
            </w:r>
          </w:p>
        </w:tc>
      </w:tr>
    </w:tbl>
    <w:p w:rsidR="00B2498B" w:rsidRDefault="00B2498B">
      <w:pPr>
        <w:rPr>
          <w:szCs w:val="24"/>
        </w:rPr>
      </w:pPr>
    </w:p>
    <w:sectPr w:rsidR="00B2498B" w:rsidSect="00195A09">
      <w:headerReference w:type="default" r:id="rId8"/>
      <w:footerReference w:type="default" r:id="rId9"/>
      <w:pgSz w:w="11906" w:h="16838" w:code="9"/>
      <w:pgMar w:top="284" w:right="707" w:bottom="426" w:left="850" w:header="624" w:footer="5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A73" w:rsidRDefault="00281A73">
      <w:r>
        <w:separator/>
      </w:r>
    </w:p>
  </w:endnote>
  <w:endnote w:type="continuationSeparator" w:id="0">
    <w:p w:rsidR="00281A73" w:rsidRDefault="00281A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etaNormalLFC-Roman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OfficinaSansWin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A9D" w:rsidRDefault="00A63A9D" w:rsidP="00EA4EDC">
    <w:pPr>
      <w:jc w:val="center"/>
      <w:rPr>
        <w:szCs w:val="24"/>
      </w:rPr>
    </w:pPr>
    <w:r>
      <w:rPr>
        <w:szCs w:val="24"/>
      </w:rPr>
      <w:t>Акционерное общество «Чукотская горно-геологическая компания»</w:t>
    </w:r>
  </w:p>
  <w:p w:rsidR="00EA4EDC" w:rsidRPr="00DF00B2" w:rsidRDefault="00A63A9D" w:rsidP="00EA4EDC">
    <w:pPr>
      <w:jc w:val="center"/>
      <w:rPr>
        <w:rFonts w:ascii="OfficinaSansWinCTT" w:hAnsi="OfficinaSansWinCTT" w:cs="Arial"/>
        <w:color w:val="3C5A5A"/>
      </w:rPr>
    </w:pPr>
    <w:r w:rsidRPr="00035A08">
      <w:rPr>
        <w:szCs w:val="24"/>
      </w:rPr>
      <w:t>689000 ЧАО, г. Анадырь, ул. Южная д.1/2, офис АО «ЧГГК», тел.8(42722)24704</w:t>
    </w:r>
    <w:r>
      <w:rPr>
        <w:szCs w:val="24"/>
      </w:rPr>
      <w:t xml:space="preserve">. </w:t>
    </w:r>
    <w:hyperlink r:id="rId1" w:history="1">
      <w:r w:rsidRPr="00035A08">
        <w:rPr>
          <w:szCs w:val="24"/>
        </w:rPr>
        <w:t>Kupol.Ecologist@kinross.com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A73" w:rsidRDefault="00281A73">
      <w:r>
        <w:separator/>
      </w:r>
    </w:p>
  </w:footnote>
  <w:footnote w:type="continuationSeparator" w:id="0">
    <w:p w:rsidR="00281A73" w:rsidRDefault="00281A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473" w:rsidRDefault="00EA4EDC" w:rsidP="0094747B">
    <w:pPr>
      <w:pStyle w:val="a3"/>
    </w:pPr>
    <w:r>
      <w:t xml:space="preserve">     </w:t>
    </w:r>
    <w:r w:rsidR="004C1B3D">
      <w:t xml:space="preserve">    </w:t>
    </w:r>
  </w:p>
  <w:tbl>
    <w:tblPr>
      <w:tblStyle w:val="af0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282"/>
      <w:gridCol w:w="5283"/>
    </w:tblGrid>
    <w:tr w:rsidR="00AF1473" w:rsidTr="00AF1473">
      <w:tc>
        <w:tcPr>
          <w:tcW w:w="5282" w:type="dxa"/>
        </w:tcPr>
        <w:p w:rsidR="00AF1473" w:rsidRDefault="00AF1473" w:rsidP="0094747B">
          <w:pPr>
            <w:pStyle w:val="a3"/>
          </w:pPr>
          <w:r w:rsidRPr="004C1B3D">
            <w:rPr>
              <w:noProof/>
            </w:rPr>
            <w:drawing>
              <wp:inline distT="0" distB="0" distL="0" distR="0">
                <wp:extent cx="2733878" cy="758757"/>
                <wp:effectExtent l="19050" t="0" r="9322" b="0"/>
                <wp:docPr id="3" name="Рисунок 1" descr="Юридический_почтовый03122014_r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Юридический_почтовый03122014_r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 r="53998" b="2571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33878" cy="75875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83" w:type="dxa"/>
          <w:vAlign w:val="center"/>
        </w:tcPr>
        <w:p w:rsidR="00AF1473" w:rsidRDefault="00AF1473" w:rsidP="00AF1473">
          <w:pPr>
            <w:pStyle w:val="a3"/>
            <w:jc w:val="right"/>
          </w:pPr>
          <w:r w:rsidRPr="00E50CF3">
            <w:rPr>
              <w:b/>
              <w:sz w:val="22"/>
            </w:rPr>
            <w:t>ОПРОСНЫЙ ЛИСТ</w:t>
          </w:r>
        </w:p>
      </w:tc>
    </w:tr>
  </w:tbl>
  <w:p w:rsidR="00EA4EDC" w:rsidRPr="00AF1473" w:rsidRDefault="00EA4EDC" w:rsidP="00AF1473">
    <w:pPr>
      <w:pStyle w:val="a3"/>
      <w:tabs>
        <w:tab w:val="clear" w:pos="4677"/>
        <w:tab w:val="clear" w:pos="9355"/>
        <w:tab w:val="left" w:pos="5760"/>
      </w:tabs>
      <w:rPr>
        <w:rFonts w:ascii="Arial" w:eastAsia="MetaNormalLFC-Roman" w:hAnsi="Arial" w:cs="Arial"/>
        <w:sz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97D97"/>
    <w:multiLevelType w:val="hybridMultilevel"/>
    <w:tmpl w:val="D46A9508"/>
    <w:lvl w:ilvl="0" w:tplc="FB8CB2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58CA0CAC"/>
    <w:multiLevelType w:val="hybridMultilevel"/>
    <w:tmpl w:val="585A0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00"/>
  <w:displayHorizontalDrawingGridEvery w:val="2"/>
  <w:characterSpacingControl w:val="doNotCompress"/>
  <w:hdrShapeDefaults>
    <o:shapedefaults v:ext="edit" spidmax="33794">
      <o:colormenu v:ext="edit" strokecolor="none [3213]"/>
    </o:shapedefaults>
  </w:hdrShapeDefaults>
  <w:footnotePr>
    <w:footnote w:id="-1"/>
    <w:footnote w:id="0"/>
  </w:footnotePr>
  <w:endnotePr>
    <w:endnote w:id="-1"/>
    <w:endnote w:id="0"/>
  </w:endnotePr>
  <w:compat/>
  <w:rsids>
    <w:rsidRoot w:val="007C277E"/>
    <w:rsid w:val="00047F15"/>
    <w:rsid w:val="00047F59"/>
    <w:rsid w:val="00052B5D"/>
    <w:rsid w:val="000767C8"/>
    <w:rsid w:val="000768A8"/>
    <w:rsid w:val="00091AA1"/>
    <w:rsid w:val="00092CAF"/>
    <w:rsid w:val="000E52B3"/>
    <w:rsid w:val="00112C4F"/>
    <w:rsid w:val="00143D77"/>
    <w:rsid w:val="0016234B"/>
    <w:rsid w:val="00195A09"/>
    <w:rsid w:val="002170EE"/>
    <w:rsid w:val="00230CF3"/>
    <w:rsid w:val="00257BE0"/>
    <w:rsid w:val="0027408E"/>
    <w:rsid w:val="0027419A"/>
    <w:rsid w:val="002814E7"/>
    <w:rsid w:val="00281A73"/>
    <w:rsid w:val="002C4A98"/>
    <w:rsid w:val="002D43C3"/>
    <w:rsid w:val="002F750D"/>
    <w:rsid w:val="003026CC"/>
    <w:rsid w:val="00360C8C"/>
    <w:rsid w:val="00364563"/>
    <w:rsid w:val="0039107B"/>
    <w:rsid w:val="003B739D"/>
    <w:rsid w:val="003F6DA6"/>
    <w:rsid w:val="00400217"/>
    <w:rsid w:val="00400ECE"/>
    <w:rsid w:val="00402D72"/>
    <w:rsid w:val="00423C20"/>
    <w:rsid w:val="00435CCF"/>
    <w:rsid w:val="00445D36"/>
    <w:rsid w:val="00485578"/>
    <w:rsid w:val="00497400"/>
    <w:rsid w:val="004B4FD2"/>
    <w:rsid w:val="004C1B3D"/>
    <w:rsid w:val="004D3428"/>
    <w:rsid w:val="005315EE"/>
    <w:rsid w:val="0059419A"/>
    <w:rsid w:val="005D2B1F"/>
    <w:rsid w:val="006227CF"/>
    <w:rsid w:val="006704DD"/>
    <w:rsid w:val="0068221E"/>
    <w:rsid w:val="006A48B8"/>
    <w:rsid w:val="006F7745"/>
    <w:rsid w:val="00787446"/>
    <w:rsid w:val="007A3FE8"/>
    <w:rsid w:val="007C277E"/>
    <w:rsid w:val="007D49A5"/>
    <w:rsid w:val="008052A9"/>
    <w:rsid w:val="008272A2"/>
    <w:rsid w:val="00853969"/>
    <w:rsid w:val="0087192C"/>
    <w:rsid w:val="008B7FF1"/>
    <w:rsid w:val="008D1CC1"/>
    <w:rsid w:val="008D5AD0"/>
    <w:rsid w:val="00926E31"/>
    <w:rsid w:val="0094747B"/>
    <w:rsid w:val="009C29E9"/>
    <w:rsid w:val="009E4071"/>
    <w:rsid w:val="00A24510"/>
    <w:rsid w:val="00A4625B"/>
    <w:rsid w:val="00A63A9D"/>
    <w:rsid w:val="00AC0439"/>
    <w:rsid w:val="00AE6B5F"/>
    <w:rsid w:val="00AE706C"/>
    <w:rsid w:val="00AF1473"/>
    <w:rsid w:val="00AF167C"/>
    <w:rsid w:val="00B2498B"/>
    <w:rsid w:val="00B26C21"/>
    <w:rsid w:val="00B760CF"/>
    <w:rsid w:val="00BD066D"/>
    <w:rsid w:val="00C46CAE"/>
    <w:rsid w:val="00C77960"/>
    <w:rsid w:val="00C81EE0"/>
    <w:rsid w:val="00C93F75"/>
    <w:rsid w:val="00CD78C7"/>
    <w:rsid w:val="00D50A07"/>
    <w:rsid w:val="00D82449"/>
    <w:rsid w:val="00DA095F"/>
    <w:rsid w:val="00DD3A19"/>
    <w:rsid w:val="00E11B36"/>
    <w:rsid w:val="00E44C3F"/>
    <w:rsid w:val="00E50CF3"/>
    <w:rsid w:val="00E51CF8"/>
    <w:rsid w:val="00E84AC2"/>
    <w:rsid w:val="00EA4EDC"/>
    <w:rsid w:val="00EC3759"/>
    <w:rsid w:val="00ED4CD8"/>
    <w:rsid w:val="00F3164F"/>
    <w:rsid w:val="00F76CDF"/>
    <w:rsid w:val="00F93339"/>
    <w:rsid w:val="00FA4679"/>
    <w:rsid w:val="00FE5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50A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50A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D50A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D50A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rsid w:val="007C277E"/>
    <w:rPr>
      <w:color w:val="0066CC"/>
      <w:u w:val="single"/>
    </w:rPr>
  </w:style>
  <w:style w:type="paragraph" w:styleId="a8">
    <w:name w:val="List Paragraph"/>
    <w:basedOn w:val="a"/>
    <w:uiPriority w:val="34"/>
    <w:qFormat/>
    <w:rsid w:val="007C277E"/>
    <w:pPr>
      <w:autoSpaceDE/>
      <w:autoSpaceDN/>
      <w:adjustRightInd/>
      <w:ind w:left="720"/>
      <w:contextualSpacing/>
    </w:pPr>
    <w:rPr>
      <w:rFonts w:ascii="Courier New" w:eastAsia="Courier New" w:hAnsi="Courier New" w:cs="Courier New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C27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7C277E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uiPriority w:val="99"/>
    <w:semiHidden/>
    <w:unhideWhenUsed/>
    <w:rsid w:val="0059419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9419A"/>
  </w:style>
  <w:style w:type="character" w:customStyle="1" w:styleId="ad">
    <w:name w:val="Текст примечания Знак"/>
    <w:link w:val="ac"/>
    <w:uiPriority w:val="99"/>
    <w:semiHidden/>
    <w:rsid w:val="0059419A"/>
    <w:rPr>
      <w:rFonts w:ascii="Times New Roman" w:eastAsia="Times New Roman" w:hAnsi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9419A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59419A"/>
    <w:rPr>
      <w:rFonts w:ascii="Times New Roman" w:eastAsia="Times New Roman" w:hAnsi="Times New Roman"/>
      <w:b/>
      <w:bCs/>
    </w:rPr>
  </w:style>
  <w:style w:type="table" w:styleId="af0">
    <w:name w:val="Table Grid"/>
    <w:basedOn w:val="a1"/>
    <w:uiPriority w:val="59"/>
    <w:rsid w:val="00C779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874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Kupol.Ecologist@kinros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yushinNV\Desktop\&#1064;&#1072;&#1073;&#1083;&#1086;&#1085;&#1099;%20&#1076;&#1086;&#1082;&#1091;&#1084;&#1077;&#1085;&#1090;&#1086;&#1074;\&#1064;&#1072;&#1073;&#1083;&#1086;&#1085;%20&#1087;&#1080;&#1089;&#1100;&#1084;&#1072;%20&#1056;&#1080;&#105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DA113-CF1E-4352-9CC3-1E8BFCC9C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письма РиМ.dot</Template>
  <TotalTime>19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Links>
    <vt:vector size="6" baseType="variant">
      <vt:variant>
        <vt:i4>7340142</vt:i4>
      </vt:variant>
      <vt:variant>
        <vt:i4>0</vt:i4>
      </vt:variant>
      <vt:variant>
        <vt:i4>0</vt:i4>
      </vt:variant>
      <vt:variant>
        <vt:i4>5</vt:i4>
      </vt:variant>
      <vt:variant>
        <vt:lpwstr>http://www.miningwatch.ru/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Кирюшин</dc:creator>
  <cp:lastModifiedBy>Oleg Motorov</cp:lastModifiedBy>
  <cp:revision>10</cp:revision>
  <cp:lastPrinted>2015-04-24T05:24:00Z</cp:lastPrinted>
  <dcterms:created xsi:type="dcterms:W3CDTF">2015-06-05T02:36:00Z</dcterms:created>
  <dcterms:modified xsi:type="dcterms:W3CDTF">2015-12-08T02:55:00Z</dcterms:modified>
</cp:coreProperties>
</file>